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90A6F" w14:textId="77777777" w:rsidR="008F1903" w:rsidRDefault="008F1903" w:rsidP="008F1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THRYSTON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79A22820" w14:textId="77777777" w:rsidR="008F1903" w:rsidRDefault="008F1903" w:rsidP="008F1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>, Burgh, Norfolk.</w:t>
      </w:r>
    </w:p>
    <w:p w14:paraId="5CEA51BA" w14:textId="77777777" w:rsidR="008F1903" w:rsidRDefault="008F1903" w:rsidP="008F1903">
      <w:pPr>
        <w:pStyle w:val="NoSpacing"/>
        <w:rPr>
          <w:rFonts w:cs="Times New Roman"/>
          <w:szCs w:val="24"/>
        </w:rPr>
      </w:pPr>
    </w:p>
    <w:p w14:paraId="244E4163" w14:textId="77777777" w:rsidR="008F1903" w:rsidRDefault="008F1903" w:rsidP="008F1903">
      <w:pPr>
        <w:pStyle w:val="NoSpacing"/>
        <w:rPr>
          <w:rFonts w:cs="Times New Roman"/>
          <w:szCs w:val="24"/>
        </w:rPr>
      </w:pPr>
    </w:p>
    <w:p w14:paraId="692F2D42" w14:textId="77777777" w:rsidR="008F1903" w:rsidRDefault="008F1903" w:rsidP="008F1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He was Rector </w:t>
      </w:r>
      <w:proofErr w:type="gramStart"/>
      <w:r>
        <w:rPr>
          <w:rFonts w:cs="Times New Roman"/>
          <w:szCs w:val="24"/>
        </w:rPr>
        <w:t>about</w:t>
      </w:r>
      <w:proofErr w:type="gramEnd"/>
      <w:r>
        <w:rPr>
          <w:rFonts w:cs="Times New Roman"/>
          <w:szCs w:val="24"/>
        </w:rPr>
        <w:t xml:space="preserve"> this time.</w:t>
      </w:r>
    </w:p>
    <w:p w14:paraId="51E822F4" w14:textId="77777777" w:rsidR="008F1903" w:rsidRDefault="008F1903" w:rsidP="008F1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5191CCA5" w14:textId="77777777" w:rsidR="008F1903" w:rsidRDefault="008F1903" w:rsidP="008F1903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152-6,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6164C642" w14:textId="77777777" w:rsidR="008F1903" w:rsidRDefault="008F1903" w:rsidP="008F1903">
      <w:pPr>
        <w:pStyle w:val="NoSpacing"/>
        <w:rPr>
          <w:rFonts w:cs="Times New Roman"/>
          <w:szCs w:val="24"/>
        </w:rPr>
      </w:pPr>
    </w:p>
    <w:p w14:paraId="7216B687" w14:textId="77777777" w:rsidR="008F1903" w:rsidRDefault="008F1903" w:rsidP="008F1903">
      <w:pPr>
        <w:pStyle w:val="NoSpacing"/>
        <w:rPr>
          <w:rFonts w:cs="Times New Roman"/>
          <w:szCs w:val="24"/>
        </w:rPr>
      </w:pPr>
    </w:p>
    <w:p w14:paraId="6C65501A" w14:textId="77777777" w:rsidR="008F1903" w:rsidRDefault="008F1903" w:rsidP="008F1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2024</w:t>
      </w:r>
    </w:p>
    <w:p w14:paraId="093ED1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FA323" w14:textId="77777777" w:rsidR="008F1903" w:rsidRDefault="008F1903" w:rsidP="009139A6">
      <w:r>
        <w:separator/>
      </w:r>
    </w:p>
  </w:endnote>
  <w:endnote w:type="continuationSeparator" w:id="0">
    <w:p w14:paraId="2589D160" w14:textId="77777777" w:rsidR="008F1903" w:rsidRDefault="008F19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A9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E20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E2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B0E64" w14:textId="77777777" w:rsidR="008F1903" w:rsidRDefault="008F1903" w:rsidP="009139A6">
      <w:r>
        <w:separator/>
      </w:r>
    </w:p>
  </w:footnote>
  <w:footnote w:type="continuationSeparator" w:id="0">
    <w:p w14:paraId="20CC58B4" w14:textId="77777777" w:rsidR="008F1903" w:rsidRDefault="008F19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CF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AE1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63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903"/>
    <w:rsid w:val="000666E0"/>
    <w:rsid w:val="002510B7"/>
    <w:rsid w:val="005C130B"/>
    <w:rsid w:val="00826F5C"/>
    <w:rsid w:val="008F190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37A6A"/>
  <w15:chartTrackingRefBased/>
  <w15:docId w15:val="{674E995F-569A-4982-ACDA-36132CFD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2024-02-20T20:55:00Z</dcterms:created>
  <dcterms:modified xsi:type="dcterms:W3CDTF">2024-02-20T20:55:00Z</dcterms:modified>
</cp:coreProperties>
</file>